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87BD9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TOLLAR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3AF40C66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F8C735B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</w:p>
    <w:p w14:paraId="0A323CC8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</w:p>
    <w:p w14:paraId="44528C83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Dec.1403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DE55ED9" w14:textId="77777777" w:rsidR="00DC2467" w:rsidRDefault="00DC2467" w:rsidP="00DC246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53747BD4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36BF5B6B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</w:p>
    <w:p w14:paraId="6622E4D2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</w:p>
    <w:p w14:paraId="63B13B08" w14:textId="77777777" w:rsidR="00DC2467" w:rsidRDefault="00DC2467" w:rsidP="00DC2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2021</w:t>
      </w:r>
    </w:p>
    <w:p w14:paraId="1C9B2E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E7647" w14:textId="77777777" w:rsidR="00DC2467" w:rsidRDefault="00DC2467" w:rsidP="009139A6">
      <w:r>
        <w:separator/>
      </w:r>
    </w:p>
  </w:endnote>
  <w:endnote w:type="continuationSeparator" w:id="0">
    <w:p w14:paraId="287D4384" w14:textId="77777777" w:rsidR="00DC2467" w:rsidRDefault="00DC24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0A0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05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4A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0CD95" w14:textId="77777777" w:rsidR="00DC2467" w:rsidRDefault="00DC2467" w:rsidP="009139A6">
      <w:r>
        <w:separator/>
      </w:r>
    </w:p>
  </w:footnote>
  <w:footnote w:type="continuationSeparator" w:id="0">
    <w:p w14:paraId="71C50D96" w14:textId="77777777" w:rsidR="00DC2467" w:rsidRDefault="00DC24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4C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5D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A57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46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246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1A5AE"/>
  <w15:chartTrackingRefBased/>
  <w15:docId w15:val="{1C4BC5D3-A665-4D95-A181-032B5817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46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2021-11-03T20:41:00Z</dcterms:created>
  <dcterms:modified xsi:type="dcterms:W3CDTF">2021-11-03T20:41:00Z</dcterms:modified>
</cp:coreProperties>
</file>